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DEA" w:rsidRPr="00DD03B5" w:rsidRDefault="00475DEA" w:rsidP="0031668F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MPHR11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61</w:t>
      </w:r>
    </w:p>
    <w:p w:rsidR="00475DEA" w:rsidRDefault="00475DEA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475DEA" w:rsidRDefault="00475DEA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R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individual outputs.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475DEA" w:rsidRDefault="00475DE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475DEA" w:rsidRDefault="00475DE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475DEA" w:rsidRDefault="00475DE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475DEA" w:rsidRDefault="00475DEA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475DEA" w:rsidRDefault="00475DE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475DEA" w:rsidRPr="00292291" w:rsidRDefault="00475DE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475DEA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Authentication: Local, remote: Active directory,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LDAP, TACACS, Radius, Kerberos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475DEA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factor, frequency and crest factor</w:t>
      </w:r>
    </w:p>
    <w:p w:rsidR="00475DEA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475DEA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475DEA" w:rsidRPr="00292291" w:rsidRDefault="00475DEA" w:rsidP="0031668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</w:t>
      </w:r>
      <w:r>
        <w:rPr>
          <w:rFonts w:ascii="Helv" w:hAnsi="Helv"/>
          <w:color w:val="000000"/>
          <w:sz w:val="18"/>
          <w:szCs w:val="18"/>
          <w:lang w:val="en-US"/>
        </w:rPr>
        <w:t>/400V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  6 x IEC60320 C19, max. 16A per outlet</w:t>
      </w: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475DEA" w:rsidRPr="00292291" w:rsidRDefault="00475DEA" w:rsidP="0094782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475DEA" w:rsidRPr="006F32EF" w:rsidRDefault="00475DE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475DEA" w:rsidRPr="006F32EF" w:rsidRDefault="00475DE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475DEA" w:rsidRDefault="00475DE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75DEA" w:rsidRPr="006F32EF" w:rsidRDefault="00475DE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475DEA" w:rsidRDefault="00475DEA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475DEA" w:rsidRPr="00292291" w:rsidRDefault="00475DEA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D03B5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475DEA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475DEA" w:rsidRDefault="00475DEA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475DEA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75DEA" w:rsidRPr="00292291" w:rsidRDefault="00475DE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475DEA" w:rsidRPr="00292291" w:rsidSect="00E75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96D4E"/>
    <w:multiLevelType w:val="hybridMultilevel"/>
    <w:tmpl w:val="4A2E30DA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207F1"/>
    <w:rsid w:val="00161211"/>
    <w:rsid w:val="001B0E59"/>
    <w:rsid w:val="002812AC"/>
    <w:rsid w:val="00292291"/>
    <w:rsid w:val="0031668F"/>
    <w:rsid w:val="00382430"/>
    <w:rsid w:val="003915FC"/>
    <w:rsid w:val="003B39D0"/>
    <w:rsid w:val="003C4B0F"/>
    <w:rsid w:val="003E728E"/>
    <w:rsid w:val="0044626B"/>
    <w:rsid w:val="00475DEA"/>
    <w:rsid w:val="004D1249"/>
    <w:rsid w:val="00523BE8"/>
    <w:rsid w:val="00587385"/>
    <w:rsid w:val="006F32EF"/>
    <w:rsid w:val="00734290"/>
    <w:rsid w:val="008F0448"/>
    <w:rsid w:val="0092495B"/>
    <w:rsid w:val="00930195"/>
    <w:rsid w:val="0094782C"/>
    <w:rsid w:val="009D4EA0"/>
    <w:rsid w:val="009F750D"/>
    <w:rsid w:val="00A77376"/>
    <w:rsid w:val="00CF07EB"/>
    <w:rsid w:val="00DD03B5"/>
    <w:rsid w:val="00DE27A5"/>
    <w:rsid w:val="00E752D7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87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316</Words>
  <Characters>1868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MPHR1144</dc:title>
  <dc:subject/>
  <dc:creator>Hofbauer, Thomas [NETPWR/KNURR/DE]</dc:creator>
  <cp:keywords/>
  <dc:description/>
  <cp:lastModifiedBy>takacr</cp:lastModifiedBy>
  <cp:revision>2</cp:revision>
  <dcterms:created xsi:type="dcterms:W3CDTF">2013-11-26T13:35:00Z</dcterms:created>
  <dcterms:modified xsi:type="dcterms:W3CDTF">2013-11-26T13:35:00Z</dcterms:modified>
</cp:coreProperties>
</file>